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Barking and Dagenham</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Barking and Dagenham</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Barking and Dagenham</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Barking and Dagenham</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Barking and Dagenham</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Barking and Dagenham are estimated to have a score of 1-2 on the PGSI (low-risk gambling), whilst </w:t>
      </w:r>
      <w:r w:rsidRPr="00773DF7">
        <w:rPr>
          <w:rFonts w:ascii="Libre Franklin Light" w:hAnsi="Libre Franklin Light" w:cs="Calibri Light"/>
          <w:b/>
          <w:bCs/>
          <w:color w:val="C45911" w:themeColor="accent2" w:themeShade="BF"/>
        </w:rPr>
        <w:t xml:space="preserve">10.8%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22.7% </w:t>
      </w:r>
      <w:r w:rsidRPr="004747BF">
        <w:rPr>
          <w:rFonts w:ascii="Libre Franklin Light" w:eastAsia="Times New Roman" w:hAnsi="Libre Franklin Light" w:cs="Calibri Light"/>
        </w:rPr>
        <w:t xml:space="preserve">of those respondents classified as PGSI 8+ in Barking and Dagenham</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Barking and Dagenham is estimated to be </w:t>
      </w:r>
      <w:r w:rsidRPr="00773DF7">
        <w:rPr>
          <w:rFonts w:ascii="Libre Franklin Light" w:eastAsia="Times New Roman" w:hAnsi="Libre Franklin Light" w:cs="Calibri Light"/>
          <w:b/>
          <w:bCs/>
          <w:color w:val="C45911" w:themeColor="accent2" w:themeShade="BF"/>
        </w:rPr>
        <w:t xml:space="preserve">£2,194,228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Barking and Dagenham</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23.6%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Barking and Dagenham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Barking and Dagenham</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Barking and Dagenham</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arking and Dagenham.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Barking and Dagenham</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arking and Dagenham.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Barking and Dagenham</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19.1%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Barking and Dagenham</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22.7%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arking and Dagenham.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Barking and Dagenham</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Barking and Dagenham</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Barking and Dagenham</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Barking and Dagenham</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Barking and Dagenham</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Barking and Dagenham</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£2,194,228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Barking and Dagenham</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£35,740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£739,131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£52,949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£14,892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£27,302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£1,324,214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£2,194,228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Barking and Dagenham</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Barking and Dagenham</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Barking and Dagenham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Barking and Dagenham</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55.1%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Barking and Dagenham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Barking and Dagenham</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Barking and Dagenham</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Barking and Dagenham</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30.1%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Barking and Dagenham</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55.1%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Barking and Dagenham</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Barking and Dagenham</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Barking and Dagenham</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FA5F016-7495-4D7D-B702-8599BCA58B6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